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79" w:rsidRDefault="00937779" w:rsidP="00CD6F8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Аралық бақылау сұрақтары 1</w:t>
      </w:r>
    </w:p>
    <w:p w:rsidR="00937779" w:rsidRDefault="00937779" w:rsidP="00CD6F85">
      <w:pPr>
        <w:jc w:val="center"/>
        <w:rPr>
          <w:b/>
          <w:sz w:val="28"/>
          <w:szCs w:val="28"/>
          <w:lang w:val="kk-KZ"/>
        </w:rPr>
      </w:pP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AF38F0">
        <w:rPr>
          <w:spacing w:val="3"/>
          <w:sz w:val="28"/>
          <w:szCs w:val="28"/>
          <w:lang w:val="kk-KZ"/>
        </w:rPr>
        <w:t>Наубайханалық бидай ұнтақтауның барлық шығымы, соның ішінде жоғарғы және бірінші сорттың үлесі?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F38F0">
        <w:rPr>
          <w:sz w:val="28"/>
          <w:szCs w:val="28"/>
          <w:lang w:val="kk-KZ"/>
        </w:rPr>
        <w:t>Наубайханалық қарабидай ұны қандай сорттан жасалады?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AF38F0">
        <w:rPr>
          <w:sz w:val="28"/>
          <w:szCs w:val="28"/>
          <w:lang w:val="kk-KZ"/>
        </w:rPr>
        <w:t>Ұн өндірісіндегі негізіг шикізат?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AF38F0">
        <w:rPr>
          <w:sz w:val="28"/>
          <w:szCs w:val="28"/>
          <w:lang w:val="kk-KZ"/>
        </w:rPr>
        <w:t>Шикі клейковина ылғалдығы?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</w:t>
      </w:r>
      <w:r w:rsidRPr="00AF38F0">
        <w:rPr>
          <w:sz w:val="28"/>
          <w:szCs w:val="28"/>
          <w:lang w:val="kk-KZ"/>
        </w:rPr>
        <w:t xml:space="preserve">Шикі клейковина құрамында құрғақ зат мөлшері?  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Pr="00AF38F0">
        <w:rPr>
          <w:sz w:val="28"/>
          <w:szCs w:val="28"/>
          <w:lang w:val="kk-KZ"/>
        </w:rPr>
        <w:t>Наубайханалық ұнды өңдеу кезінде қандай болуы тиіс?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7. </w:t>
      </w:r>
      <w:r w:rsidRPr="00AF38F0">
        <w:rPr>
          <w:sz w:val="28"/>
          <w:szCs w:val="28"/>
          <w:lang w:val="kk-KZ"/>
        </w:rPr>
        <w:t>Ұнды тасымалдауға арналған көлік қандай болмауы тиіс?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8. </w:t>
      </w:r>
      <w:r w:rsidRPr="00AF38F0">
        <w:rPr>
          <w:sz w:val="28"/>
          <w:szCs w:val="28"/>
          <w:lang w:val="kk-KZ"/>
        </w:rPr>
        <w:t>Ұнды тасымалдауға арналған транспорт қандай болуы тиіс?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9. </w:t>
      </w:r>
      <w:r w:rsidRPr="00AF38F0">
        <w:rPr>
          <w:sz w:val="28"/>
          <w:szCs w:val="28"/>
          <w:lang w:val="kk-KZ"/>
        </w:rPr>
        <w:t xml:space="preserve">Ұнның физико-химиялық  қасиеттері нені анықтайды?  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10. </w:t>
      </w:r>
      <w:r w:rsidRPr="00AF38F0">
        <w:rPr>
          <w:sz w:val="28"/>
          <w:szCs w:val="28"/>
          <w:lang w:val="kk-KZ"/>
        </w:rPr>
        <w:t>Клейковина құрамы аз және сапасы төмен ұнды қалай атайды?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11. </w:t>
      </w:r>
      <w:r w:rsidRPr="00AF38F0">
        <w:rPr>
          <w:sz w:val="28"/>
          <w:szCs w:val="28"/>
          <w:lang w:val="kk-KZ"/>
        </w:rPr>
        <w:t>Ұнның ылғалдылығ</w:t>
      </w:r>
      <w:r>
        <w:rPr>
          <w:sz w:val="28"/>
          <w:szCs w:val="28"/>
          <w:lang w:val="kk-KZ"/>
        </w:rPr>
        <w:t>ы аспауы тиіс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12. </w:t>
      </w:r>
      <w:r w:rsidRPr="00AF38F0">
        <w:rPr>
          <w:sz w:val="28"/>
          <w:szCs w:val="28"/>
          <w:lang w:val="kk-KZ"/>
        </w:rPr>
        <w:t xml:space="preserve">Ұн </w:t>
      </w:r>
      <w:r w:rsidRPr="00AF38F0">
        <w:rPr>
          <w:spacing w:val="3"/>
          <w:sz w:val="28"/>
          <w:szCs w:val="28"/>
          <w:lang w:val="kk-KZ"/>
        </w:rPr>
        <w:t>ұнтақтау</w:t>
      </w:r>
      <w:r w:rsidRPr="00AF38F0">
        <w:rPr>
          <w:sz w:val="28"/>
          <w:szCs w:val="28"/>
          <w:lang w:val="kk-KZ"/>
        </w:rPr>
        <w:t>ның ірілігін анықтайды?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13. </w:t>
      </w:r>
      <w:r w:rsidRPr="00AF38F0">
        <w:rPr>
          <w:sz w:val="28"/>
          <w:szCs w:val="28"/>
          <w:lang w:val="kk-KZ"/>
        </w:rPr>
        <w:t>Қышқылдылығы нормадан ауытқуы нені білдіреді?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 </w:t>
      </w:r>
      <w:r w:rsidRPr="00AF38F0">
        <w:rPr>
          <w:sz w:val="28"/>
          <w:szCs w:val="28"/>
          <w:lang w:val="kk-KZ"/>
        </w:rPr>
        <w:t>Клейковина көп болса?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 w:rsidRPr="00E97C5E">
        <w:rPr>
          <w:sz w:val="28"/>
          <w:szCs w:val="28"/>
          <w:lang w:val="kk-KZ"/>
        </w:rPr>
        <w:t xml:space="preserve">15. </w:t>
      </w:r>
      <w:r w:rsidRPr="00AF38F0">
        <w:rPr>
          <w:spacing w:val="3"/>
          <w:sz w:val="28"/>
          <w:szCs w:val="28"/>
          <w:lang w:val="kk-KZ"/>
        </w:rPr>
        <w:t xml:space="preserve">Металломагниттік қоспалар құрамы ... миллиграммен көрсетіледі.  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16. </w:t>
      </w:r>
      <w:r w:rsidRPr="00AF38F0">
        <w:rPr>
          <w:sz w:val="28"/>
          <w:szCs w:val="28"/>
          <w:lang w:val="kk-KZ"/>
        </w:rPr>
        <w:t>Ұнды қаптау үшін қандай транспорттық ыдыстар түрі қолданылады?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17. </w:t>
      </w:r>
      <w:r w:rsidRPr="00AF38F0">
        <w:rPr>
          <w:sz w:val="28"/>
          <w:szCs w:val="28"/>
          <w:lang w:val="kk-KZ"/>
        </w:rPr>
        <w:t xml:space="preserve">Бірсорттық </w:t>
      </w:r>
      <w:r w:rsidRPr="00AF38F0">
        <w:rPr>
          <w:spacing w:val="3"/>
          <w:sz w:val="28"/>
          <w:szCs w:val="28"/>
          <w:lang w:val="kk-KZ"/>
        </w:rPr>
        <w:t>ұнтақтаудан</w:t>
      </w:r>
      <w:r w:rsidRPr="00AF38F0">
        <w:rPr>
          <w:sz w:val="28"/>
          <w:szCs w:val="28"/>
          <w:lang w:val="kk-KZ"/>
        </w:rPr>
        <w:t xml:space="preserve"> екінші сорттағы ұнды алу кезіндегі оның шығымы неше пайызға өседі?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18. </w:t>
      </w:r>
      <w:r w:rsidRPr="00AF38F0">
        <w:rPr>
          <w:spacing w:val="3"/>
          <w:sz w:val="28"/>
          <w:szCs w:val="28"/>
          <w:lang w:val="kk-KZ"/>
        </w:rPr>
        <w:t>Сорттық ұнтақтаудан қандай ұнды алуға болады?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19. </w:t>
      </w:r>
      <w:r w:rsidRPr="00AF38F0">
        <w:rPr>
          <w:spacing w:val="3"/>
          <w:sz w:val="28"/>
          <w:szCs w:val="28"/>
          <w:lang w:val="kk-KZ"/>
        </w:rPr>
        <w:t xml:space="preserve">Драндық </w:t>
      </w:r>
      <w:r w:rsidRPr="00AF38F0">
        <w:rPr>
          <w:sz w:val="28"/>
          <w:szCs w:val="28"/>
          <w:lang w:val="kk-KZ"/>
        </w:rPr>
        <w:t>технология</w:t>
      </w:r>
      <w:r w:rsidRPr="00AF38F0">
        <w:rPr>
          <w:spacing w:val="3"/>
          <w:sz w:val="28"/>
          <w:szCs w:val="28"/>
          <w:lang w:val="kk-KZ"/>
        </w:rPr>
        <w:t xml:space="preserve"> процесінің бірінші әдісі нені алу үшін қолданылады?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20. </w:t>
      </w:r>
      <w:r w:rsidRPr="00AF38F0">
        <w:rPr>
          <w:spacing w:val="3"/>
          <w:sz w:val="28"/>
          <w:szCs w:val="28"/>
          <w:lang w:val="kk-KZ"/>
        </w:rPr>
        <w:t>Шикі желімтік саны мен сапасын анық</w:t>
      </w:r>
      <w:r>
        <w:rPr>
          <w:spacing w:val="3"/>
          <w:sz w:val="28"/>
          <w:szCs w:val="28"/>
          <w:lang w:val="kk-KZ"/>
        </w:rPr>
        <w:t>тамайды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21. </w:t>
      </w:r>
      <w:r w:rsidRPr="00AF38F0">
        <w:rPr>
          <w:sz w:val="28"/>
          <w:szCs w:val="28"/>
          <w:lang w:val="kk-KZ"/>
        </w:rPr>
        <w:t>Еттің  жартылай фабрикаттары - ол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22. </w:t>
      </w:r>
      <w:r w:rsidRPr="00AF38F0">
        <w:rPr>
          <w:sz w:val="28"/>
          <w:szCs w:val="28"/>
          <w:lang w:val="kk-KZ"/>
        </w:rPr>
        <w:t xml:space="preserve">Алдын-ала өңдеу және аспаздық өнімдердің тағайындалуына байланысты </w:t>
      </w:r>
      <w:r>
        <w:rPr>
          <w:sz w:val="28"/>
          <w:szCs w:val="28"/>
          <w:lang w:val="kk-KZ"/>
        </w:rPr>
        <w:t>жартылай фабрикаттар  жіктеледі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23. </w:t>
      </w:r>
      <w:r w:rsidRPr="00AF38F0">
        <w:rPr>
          <w:sz w:val="28"/>
          <w:szCs w:val="28"/>
          <w:lang w:val="kk-KZ"/>
        </w:rPr>
        <w:t>Жартылай фабрикаттар үшін</w:t>
      </w:r>
      <w:r>
        <w:rPr>
          <w:sz w:val="28"/>
          <w:szCs w:val="28"/>
          <w:lang w:val="kk-KZ"/>
        </w:rPr>
        <w:t xml:space="preserve"> негізгі шикізат болып табылады</w:t>
      </w:r>
    </w:p>
    <w:p w:rsidR="00937779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</w:t>
      </w:r>
      <w:r w:rsidRPr="001E6403">
        <w:rPr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Табиғи жартылай фабрикаттар өндірісі үшін ет дайындау  түрлерді қамтиды</w:t>
      </w:r>
    </w:p>
    <w:p w:rsidR="00937779" w:rsidRPr="00E97C5E" w:rsidRDefault="00937779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25. </w:t>
      </w:r>
      <w:r w:rsidRPr="00AF38F0">
        <w:rPr>
          <w:sz w:val="28"/>
          <w:szCs w:val="28"/>
          <w:lang w:val="kk-KZ"/>
        </w:rPr>
        <w:t>Етті бөлшектеу  операциясының тү</w:t>
      </w:r>
      <w:r>
        <w:rPr>
          <w:sz w:val="28"/>
          <w:szCs w:val="28"/>
          <w:lang w:val="kk-KZ"/>
        </w:rPr>
        <w:t>рін атайды</w:t>
      </w:r>
    </w:p>
    <w:p w:rsidR="00937779" w:rsidRDefault="00937779" w:rsidP="001E6403">
      <w:pPr>
        <w:jc w:val="both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Default="00937779" w:rsidP="007315C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Аралық бақылау сұрақтары 2</w:t>
      </w:r>
    </w:p>
    <w:p w:rsidR="00937779" w:rsidRDefault="00937779" w:rsidP="00CD6F85">
      <w:pPr>
        <w:jc w:val="center"/>
        <w:rPr>
          <w:sz w:val="28"/>
          <w:szCs w:val="28"/>
          <w:lang w:val="kk-KZ"/>
        </w:rPr>
      </w:pP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1. Шошқа ұшасын бөлшектеу кезінде ілінген жерінде бірінші қай бөлігін бөледі?</w:t>
      </w:r>
    </w:p>
    <w:p w:rsidR="00937779" w:rsidRPr="00785270" w:rsidRDefault="00937779" w:rsidP="00D43510">
      <w:pPr>
        <w:ind w:firstLine="540"/>
        <w:jc w:val="both"/>
        <w:rPr>
          <w:i/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2. Табиғи жартылай фабрикаттар бөлінеді ...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3. Табиғи жартылай фабрикаттар өндірісі үшін пайдаланылады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4. Табиғи жартылай фабрикаттар өндіру үшін пайдаланылмауы тиіс ет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5. Ірі бөлікті  жартылай фабрикаттарды  өндіру технологиясы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6. Шошқа етін ірі кесекті жартылай фабрикаттарға бөлу схемасы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7. Сиыр етін ірі кесекті жартылай фабрикаттарға бөлу схемасы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8. Қой (ешкі) етін ірі кесекті жартылай фабрикаттарға бөлу схемасы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9. Ірі кесекті жартылай фабрикаттарды шығарылғаннан кейінгі және технологиялық процесс аяқталған сәттен бастап сақтау мерзімі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10. Кәсіпорындарға апару алдындағы ірі кесекті жартылай фабрикаттардың өнім ішіндегі температурасы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11. Порциялы жартылай фабрикаттарды  өндіру үшін пайдаланады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12. Процесінің соңында  жартылай фабрикаттар бөлігінің  сақтау және сату мерзімдері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13. Майда түйірлі етті жартылай фабрикаттарды дайындайды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14. Салқындатылған жартылай фабрикаттады сауда желісі мен қоғамдық тамақтану кәсіпорындарында қандай температурада сақтайды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15. Салқындатылған майда түйірлі жартылай фабрикаттардың технологиялық процесс аяқталған кезден бастап сақтау мерзімі және пайдаланылуы</w:t>
      </w:r>
    </w:p>
    <w:p w:rsidR="00937779" w:rsidRPr="00785270" w:rsidRDefault="00937779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16. Ет өндірісінің технологиялық схемасы</w:t>
      </w:r>
    </w:p>
    <w:p w:rsidR="00937779" w:rsidRDefault="00937779" w:rsidP="00D43510">
      <w:pPr>
        <w:ind w:firstLine="540"/>
        <w:jc w:val="both"/>
        <w:rPr>
          <w:sz w:val="28"/>
          <w:szCs w:val="28"/>
          <w:lang w:val="kk-KZ"/>
        </w:rPr>
      </w:pPr>
    </w:p>
    <w:sectPr w:rsidR="00937779" w:rsidSect="00CD6F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F85"/>
    <w:rsid w:val="000554BA"/>
    <w:rsid w:val="000F1A22"/>
    <w:rsid w:val="0015221A"/>
    <w:rsid w:val="001E6403"/>
    <w:rsid w:val="002272BA"/>
    <w:rsid w:val="002C7889"/>
    <w:rsid w:val="004649E1"/>
    <w:rsid w:val="004E1542"/>
    <w:rsid w:val="00524F42"/>
    <w:rsid w:val="005C3BAE"/>
    <w:rsid w:val="006F1BAA"/>
    <w:rsid w:val="007315C3"/>
    <w:rsid w:val="00785270"/>
    <w:rsid w:val="00937779"/>
    <w:rsid w:val="00981DA9"/>
    <w:rsid w:val="00A21EFD"/>
    <w:rsid w:val="00A56328"/>
    <w:rsid w:val="00A91A45"/>
    <w:rsid w:val="00AA2E44"/>
    <w:rsid w:val="00AF38F0"/>
    <w:rsid w:val="00CD6F85"/>
    <w:rsid w:val="00D43510"/>
    <w:rsid w:val="00DF224B"/>
    <w:rsid w:val="00E8280E"/>
    <w:rsid w:val="00E97C5E"/>
    <w:rsid w:val="00F1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A2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E6403"/>
    <w:pPr>
      <w:widowControl w:val="0"/>
      <w:suppressAutoHyphens/>
    </w:pPr>
    <w:rPr>
      <w:rFonts w:ascii="Calibri" w:hAnsi="Calibr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407</Words>
  <Characters>2325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Ural</cp:lastModifiedBy>
  <cp:revision>5</cp:revision>
  <cp:lastPrinted>2012-03-29T07:33:00Z</cp:lastPrinted>
  <dcterms:created xsi:type="dcterms:W3CDTF">2018-02-08T18:21:00Z</dcterms:created>
  <dcterms:modified xsi:type="dcterms:W3CDTF">2018-10-18T09:25:00Z</dcterms:modified>
</cp:coreProperties>
</file>